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6C" w:rsidRPr="0022526C" w:rsidRDefault="0022526C" w:rsidP="0022526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sl-SI"/>
        </w:rPr>
      </w:pPr>
      <w:r w:rsidRPr="002252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sl-SI"/>
        </w:rPr>
        <w:t>Editing correspondence in external editor</w:t>
      </w:r>
    </w:p>
    <w:p w:rsidR="0022526C" w:rsidRPr="0022526C" w:rsidRDefault="0022526C" w:rsidP="0022526C">
      <w:pPr>
        <w:shd w:val="clear" w:color="auto" w:fill="FFFDF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drawing>
          <wp:inline distT="0" distB="0" distL="0" distR="0" wp14:anchorId="5A666503" wp14:editId="6AEE3E54">
            <wp:extent cx="142875" cy="142875"/>
            <wp:effectExtent l="0" t="0" r="9525" b="9525"/>
            <wp:docPr id="1" name="Picture 1" descr="Caution-icon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ution-icon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National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Office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Contribution</w:t>
      </w:r>
      <w:proofErr w:type="spellEnd"/>
    </w:p>
    <w:p w:rsidR="0022526C" w:rsidRPr="0022526C" w:rsidRDefault="0022526C" w:rsidP="0022526C">
      <w:pPr>
        <w:shd w:val="clear" w:color="auto" w:fill="FFFDF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module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article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based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submitted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National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Office.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details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contained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article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intended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referential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starting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point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development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do not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constitute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official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OHIM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solution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.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Contents</w:t>
      </w:r>
      <w:proofErr w:type="spellEnd"/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7" w:anchor="Overview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1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Overview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8" w:anchor="Use_Case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2 Use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Case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9" w:anchor="Applying_the_change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3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Applying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the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changes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0" w:anchor="Install_LibreOffice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4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Install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LibreOffice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1" w:anchor="Apply_the_code_patch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5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Apply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the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code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patch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2" w:anchor="ODT_letter_template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6 ODT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letter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templates</w:t>
        </w:r>
        <w:proofErr w:type="spellEnd"/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3" w:anchor="Convert_the_html_templates_to_odt_template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6.1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Convert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the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html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templates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to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odt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templates</w:t>
        </w:r>
        <w:proofErr w:type="spellEnd"/>
      </w:hyperlink>
    </w:p>
    <w:p w:rsidR="0022526C" w:rsidRPr="0022526C" w:rsidRDefault="0022526C" w:rsidP="0022526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4" w:anchor="Update_dynamic_fields_to_input_field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6.2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Update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dynamic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fields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to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input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fields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5" w:anchor="Add_ODT_letter_templates_to_the_database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7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Add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ODT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letter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templates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to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the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database</w:t>
        </w:r>
        <w:proofErr w:type="spellEnd"/>
      </w:hyperlink>
    </w:p>
    <w:p w:rsidR="0022526C" w:rsidRPr="0022526C" w:rsidRDefault="0022526C" w:rsidP="0022526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6" w:anchor="Additional_feature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8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Additional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features</w:t>
        </w:r>
        <w:proofErr w:type="spellEnd"/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17" w:anchor="Dynamically_inserting_images_into_ODT_letter_templates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8.1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Dynamically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inserting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images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into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ODT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letter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templates</w:t>
        </w:r>
        <w:proofErr w:type="spellEnd"/>
      </w:hyperlink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Overview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article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details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how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behaviour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BackOffice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modified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support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editing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editor (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comptaible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editor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Writer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Microsoft Word).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Use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Case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simple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described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as: </w:t>
      </w:r>
    </w:p>
    <w:p w:rsidR="0022526C" w:rsidRPr="0022526C" w:rsidRDefault="0022526C" w:rsidP="00225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completes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mandatory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details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(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category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type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receipient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)</w:t>
      </w:r>
    </w:p>
    <w:p w:rsidR="0022526C" w:rsidRPr="0022526C" w:rsidRDefault="0022526C" w:rsidP="00225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clicks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Generate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button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produces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dialog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generated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</w:t>
      </w:r>
    </w:p>
    <w:p w:rsidR="0022526C" w:rsidRPr="0022526C" w:rsidRDefault="0022526C" w:rsidP="00225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edits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compatible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editor (Word,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etc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)</w:t>
      </w:r>
    </w:p>
    <w:p w:rsidR="0022526C" w:rsidRPr="0022526C" w:rsidRDefault="0022526C" w:rsidP="00225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clicks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Upload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button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finished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During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process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format.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successful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prompted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with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dialog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view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/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</w:t>
      </w:r>
    </w:p>
    <w:p w:rsidR="0022526C" w:rsidRPr="0022526C" w:rsidRDefault="0022526C" w:rsidP="002252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send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updated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Create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dialog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screen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appears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shown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Create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screen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253DFDEE" wp14:editId="4CF78368">
            <wp:extent cx="9753600" cy="5676900"/>
            <wp:effectExtent l="0" t="0" r="0" b="0"/>
            <wp:docPr id="2" name="Picture 2" descr="Updated-create-letter-dialog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pdated-create-letter-dialog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buttons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perform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behaviours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Generate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Generates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format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presents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it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download</w:t>
      </w:r>
      <w:proofErr w:type="spellEnd"/>
    </w:p>
    <w:p w:rsidR="0022526C" w:rsidRPr="0022526C" w:rsidRDefault="0022526C" w:rsidP="00225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Allows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current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(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including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modificiations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)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</w:t>
      </w:r>
    </w:p>
    <w:p w:rsidR="0022526C" w:rsidRPr="0022526C" w:rsidRDefault="0022526C" w:rsidP="00225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Upload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Allows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upload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format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sent</w:t>
      </w:r>
      <w:proofErr w:type="spellEnd"/>
    </w:p>
    <w:p w:rsidR="0022526C" w:rsidRPr="0022526C" w:rsidRDefault="0022526C" w:rsidP="002252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Preview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Allows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preview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to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sent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Applying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changes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Adding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functionality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edit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editor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requires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several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independant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steps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outlined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Install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LibreOffice</w:t>
      </w:r>
      <w:proofErr w:type="spellEnd"/>
    </w:p>
    <w:p w:rsidR="0022526C" w:rsidRPr="0022526C" w:rsidRDefault="0022526C" w:rsidP="00225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Apply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hyperlink r:id="rId20" w:tooltip="External-editor-correspondence.patch" w:history="1"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external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-editor-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correspondence.patch</w:t>
        </w:r>
        <w:proofErr w:type="spellEnd"/>
      </w:hyperlink>
    </w:p>
    <w:p w:rsidR="0022526C" w:rsidRPr="0022526C" w:rsidRDefault="0022526C" w:rsidP="00225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Create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/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update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format</w:t>
      </w:r>
    </w:p>
    <w:p w:rsidR="0022526C" w:rsidRPr="0022526C" w:rsidRDefault="0022526C" w:rsidP="002252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Create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/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update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database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entries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match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Install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LibreOffice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Specific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installation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instructions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beyond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scope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article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Please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visit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[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begin"/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instrText xml:space="preserve"> HYPERLINK "https://www.libreoffice.org/download/libreoffice-still/?type=win-x86&amp;version=5.0.2&amp;lang=en-GB" </w:instrTex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separate"/>
      </w:r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>download</w:t>
      </w:r>
      <w:proofErr w:type="spellEnd"/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>page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end"/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 on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website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It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recommended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still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it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most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thoroughly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tested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stable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edit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editor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feature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tested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against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5.0.2.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successful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installation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installation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tested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ensure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it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working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correctly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A </w:t>
      </w:r>
      <w:hyperlink r:id="rId21" w:tooltip="Testdoc.zip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test file</w:t>
        </w:r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Please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ensure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unzip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archive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access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testdoc.odt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command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shown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confirm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capable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to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soffice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-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headless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-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convert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-to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-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outdir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/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path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/to/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output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/dir /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path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/to/file/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testdoc.odt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Check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output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pdf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verify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process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worked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successfully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Apply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code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patch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hyperlink r:id="rId22" w:tooltip="External-editor-correspondence.patch" w:history="1"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external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-editor-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correspondence.patch</w:t>
        </w:r>
        <w:proofErr w:type="spellEnd"/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should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applied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code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base.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created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against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reference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version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SP BackOffice ([</w:t>
      </w:r>
      <w:hyperlink r:id="rId23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SP-BO-1.0.1-RELEASE</w:t>
        </w:r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applying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it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very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likely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experience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conflicts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majority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conflicts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safe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accept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changes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from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scope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changes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limited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functionality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additional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support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applying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refer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SVN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locations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[</w:t>
      </w:r>
      <w:hyperlink r:id="rId24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SP-BO-1.0.1-EE-LETTER</w:t>
        </w:r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source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branch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from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created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includes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complete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working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implementation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editing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editor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functionality</w:t>
      </w:r>
      <w:proofErr w:type="spellEnd"/>
    </w:p>
    <w:p w:rsidR="0022526C" w:rsidRPr="0022526C" w:rsidRDefault="0022526C" w:rsidP="002252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[</w:t>
      </w:r>
      <w:hyperlink r:id="rId25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SP-BO-1.0.1-EE-EPA-1.5.1</w:t>
        </w:r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 -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source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branch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Estonia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from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original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editing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editor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functionality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derived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ODT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templates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BackOffice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utilize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namespaces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insert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namespaces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have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preserved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remain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unaltered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editing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correspondence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external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editor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functionality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namespaces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viewed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example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html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with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[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begin"/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instrText xml:space="preserve"> HYPERLINK "https://svn.tmdn.org/svn/sprepo/softwarepackage/backoffice/tags/SP-BO-1.0.1-RELEASE/conf/releases/Default/src/main/resources/lettersTemplate" </w:instrTex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separate"/>
      </w:r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>default</w:t>
      </w:r>
      <w:proofErr w:type="spellEnd"/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 xml:space="preserve"> BackOffice </w:t>
      </w:r>
      <w:proofErr w:type="spellStart"/>
      <w:r w:rsidRPr="0022526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sl-SI"/>
        </w:rPr>
        <w:t>release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fldChar w:fldCharType="end"/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demonstration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purposes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hyperlink r:id="rId26" w:tooltip="DS DOSS.zip" w:history="1"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odt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Design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Dossier</w:t>
        </w:r>
        <w:proofErr w:type="spellEnd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 xml:space="preserve"> </w:t>
        </w:r>
        <w:proofErr w:type="spellStart"/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Template</w:t>
        </w:r>
        <w:proofErr w:type="spellEnd"/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show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namespaces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*.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 (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unzip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archive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access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file).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those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have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already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invested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customizing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html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good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news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hard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work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has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not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been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vain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With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small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amount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effort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existing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updated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reused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update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html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steps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should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performed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Convert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html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templates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used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html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files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files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command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is: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soffice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--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headless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--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convert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-to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/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path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/to/html/file.html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Update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fields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odt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specifically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express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values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document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recognised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syntax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markers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;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$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#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{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must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converted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LibreOffice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understand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replaced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with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data.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created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1.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Identify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highlight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dynamic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56436522" wp14:editId="6ABB583D">
            <wp:extent cx="6286500" cy="3790950"/>
            <wp:effectExtent l="0" t="0" r="0" b="0"/>
            <wp:docPr id="3" name="Picture 3" descr="Highlight-dynamic-field.pn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ighlight-dynamic-field.pn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2.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Select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&gt; More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728BA2BD" wp14:editId="394A8EC9">
            <wp:extent cx="7505700" cy="6448425"/>
            <wp:effectExtent l="0" t="0" r="0" b="9525"/>
            <wp:docPr id="4" name="Picture 4" descr="Select-dynamic-field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elect-dynamic-field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3.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Choose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Functions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&gt;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71EF213F" wp14:editId="1F7D753D">
            <wp:extent cx="4933950" cy="5162550"/>
            <wp:effectExtent l="0" t="0" r="0" b="0"/>
            <wp:docPr id="5" name="Picture 5" descr="Functions-input-fields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nctions-input-fields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4.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Choose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Insert &gt;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drawing>
          <wp:inline distT="0" distB="0" distL="0" distR="0" wp14:anchorId="7DDB6000" wp14:editId="14014CFA">
            <wp:extent cx="2943225" cy="2743200"/>
            <wp:effectExtent l="0" t="0" r="9525" b="0"/>
            <wp:docPr id="6" name="Picture 6" descr="Input-field-dialog.pn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put-field-dialog.pn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5.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After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clicking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OK,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see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input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has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been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added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63FED26A" wp14:editId="1B97F513">
            <wp:extent cx="6991350" cy="3733800"/>
            <wp:effectExtent l="0" t="0" r="0" b="0"/>
            <wp:docPr id="7" name="Picture 7" descr="Input-field-added.pn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nput-field-added.pn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Add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database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Once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ready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,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add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database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references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accessible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from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BackOffice.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database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tables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reference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are;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DLETTERTEMPLATETYPE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DLETTERTEMPLATE</w:t>
      </w: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Please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refer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[</w:t>
      </w:r>
      <w:hyperlink r:id="rId37" w:history="1">
        <w:r w:rsidRPr="002252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03_fsp-bo-application-params-loading.sql</w:t>
        </w:r>
      </w:hyperlink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] file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contained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within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BackOffice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distribution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understand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how to insert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entries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database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An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example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of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inserting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database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INSERT INTO DLETTERTEMPLATETYPE (IDLETTERTEMPLATETYPE,IDLETTERTEMPLATE,TYDOSSIER) 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VALUES (500, 500, '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DesignApplication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');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 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INSERT INTO DLETTERTEMPLATE (IDLETTERTEMPLATE,TYLETTERCATEGORY,NMSHORT,TYMETHOD,DIRSOURCE,DTLASTUPDATE,NRDUEDATEDEADLINE) 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VALUES</w:t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ab/>
        <w:t>(500, '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Decision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', 'DS_DOSS', 'POST', '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DS_DOSS.odt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', NULL, 0);</w:t>
      </w:r>
    </w:p>
    <w:p w:rsidR="0022526C" w:rsidRPr="0022526C" w:rsidRDefault="0022526C" w:rsidP="002252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Additional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36"/>
          <w:szCs w:val="36"/>
          <w:lang w:eastAsia="sl-SI"/>
        </w:rPr>
        <w:t>features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Dynamically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inserting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images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7"/>
          <w:szCs w:val="27"/>
          <w:lang w:eastAsia="sl-SI"/>
        </w:rPr>
        <w:t>templates</w:t>
      </w:r>
      <w:proofErr w:type="spellEnd"/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 xml:space="preserve">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may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arrise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insert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images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(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e.g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trademark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design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representaton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)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achieved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following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process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1. Insert image via </w:t>
      </w:r>
      <w:proofErr w:type="spellStart"/>
      <w:r w:rsidRPr="0022526C">
        <w:rPr>
          <w:rFonts w:ascii="Courier New" w:eastAsia="Times New Roman" w:hAnsi="Courier New" w:cs="Courier New"/>
          <w:b/>
          <w:bCs/>
          <w:sz w:val="20"/>
          <w:szCs w:val="20"/>
          <w:lang w:eastAsia="sl-SI"/>
        </w:rPr>
        <w:t>eu.ohim.fsp.core.letter.facades.XdocReportService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XdocReportService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contains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method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insertImage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method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insert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image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It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expects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find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image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placeholder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file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called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imageSpec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private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void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insertImage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IContext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context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DesignApplicationDossier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dossier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FieldsMetadata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 {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String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IMAGE_SPEC = "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imageSpec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";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metadata.addFieldAsImage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(IMAGE_SPEC,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NullImageBehaviour.RemoveImageTemplate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documentId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dossier.getDesignApplication().getDesigns().get(0).getDesignViews().get(0).getIdViewDocument();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myDoc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trademarkService.getDocument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documentId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String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documentPath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myDoc.getFileName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CommonDocument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cdoc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documentService.getDocument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documentPath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IImageProvider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ip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new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ByteArrayImageProvider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cdoc.getData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());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ip.setUseImageSize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true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ip.setResize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true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ip.setWidth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(314f);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context.put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(IMAGE_SPEC,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ip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}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insertImage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code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displayed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above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may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modified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suit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requirements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default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patch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this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code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for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information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purposes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not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called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invoke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insertImage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method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An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example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invocaton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provided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XdocReportService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shown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case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DESIGN_APPLICATION: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DesignApplicationDossier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design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BoEJBsUtil.getInstance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().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getDesignMgmtService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()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ab/>
      </w: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ab/>
        <w:t>.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getDesignApplication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dossier.getId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());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context.put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("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designApplication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", design);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//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publication</w:t>
      </w:r>
      <w:proofErr w:type="spellEnd"/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this.putPublicationVelocityParameters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context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, design);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 </w:t>
      </w:r>
    </w:p>
    <w:p w:rsidR="0022526C" w:rsidRPr="0022526C" w:rsidRDefault="0022526C" w:rsidP="00225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sl-SI"/>
        </w:rPr>
      </w:pPr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 //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example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of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inserting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an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image  //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final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FieldsMetadata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 =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report.createFieldsMetadata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();  //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this.insertImage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(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context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, design,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metadata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); 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break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;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2.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Add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image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placeholder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to ODT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letter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template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needs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contain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frame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element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into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which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image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will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.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A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frame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element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be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inserted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and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configured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as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shown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below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lastRenderedPageBreak/>
        <w:t xml:space="preserve">Insert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frame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drawing>
          <wp:inline distT="0" distB="0" distL="0" distR="0" wp14:anchorId="41DB146F" wp14:editId="096A77F5">
            <wp:extent cx="5029200" cy="6238875"/>
            <wp:effectExtent l="0" t="0" r="0" b="9525"/>
            <wp:docPr id="8" name="Picture 8" descr="Insert-frame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nsert-frame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Name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i/>
          <w:iCs/>
          <w:sz w:val="24"/>
          <w:szCs w:val="24"/>
          <w:lang w:eastAsia="sl-SI"/>
        </w:rPr>
        <w:t>frame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lastRenderedPageBreak/>
        <w:drawing>
          <wp:inline distT="0" distB="0" distL="0" distR="0" wp14:anchorId="0CABBDB2" wp14:editId="13E9EA14">
            <wp:extent cx="5381625" cy="4533900"/>
            <wp:effectExtent l="0" t="0" r="9525" b="0"/>
            <wp:docPr id="9" name="Picture 9" descr="Frame-name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rame-name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26C" w:rsidRPr="0022526C" w:rsidRDefault="0022526C" w:rsidP="002252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22526C" w:rsidRPr="0022526C" w:rsidRDefault="0022526C" w:rsidP="0022526C">
      <w:pPr>
        <w:shd w:val="clear" w:color="auto" w:fill="FFFDF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2526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sl-SI"/>
        </w:rPr>
        <w:drawing>
          <wp:inline distT="0" distB="0" distL="0" distR="0" wp14:anchorId="33990133" wp14:editId="33E86D4B">
            <wp:extent cx="142875" cy="142875"/>
            <wp:effectExtent l="0" t="0" r="9525" b="9525"/>
            <wp:docPr id="10" name="Picture 10" descr="Caution-icon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ution-icon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Frame name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must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match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inserted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metadata</w:t>
      </w:r>
      <w:proofErr w:type="spellEnd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b/>
          <w:bCs/>
          <w:sz w:val="24"/>
          <w:szCs w:val="24"/>
          <w:lang w:eastAsia="sl-SI"/>
        </w:rPr>
        <w:t>field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</w:p>
    <w:p w:rsidR="0022526C" w:rsidRPr="0022526C" w:rsidRDefault="0022526C" w:rsidP="0022526C">
      <w:pPr>
        <w:shd w:val="clear" w:color="auto" w:fill="FFFDF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name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you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assign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frame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must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match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name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that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was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used in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the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proofErr w:type="spellStart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>call</w:t>
      </w:r>
      <w:proofErr w:type="spellEnd"/>
      <w:r w:rsidRPr="0022526C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to </w:t>
      </w:r>
    </w:p>
    <w:p w:rsidR="0022526C" w:rsidRPr="0022526C" w:rsidRDefault="0022526C" w:rsidP="0022526C">
      <w:pPr>
        <w:shd w:val="clear" w:color="auto" w:fill="FFFDF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metadata.addFieldAsImage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(IMAGE_SPEC, </w:t>
      </w:r>
      <w:proofErr w:type="spellStart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>NullImageBehaviour.RemoveImageTemplate</w:t>
      </w:r>
      <w:proofErr w:type="spellEnd"/>
      <w:r w:rsidRPr="0022526C">
        <w:rPr>
          <w:rFonts w:ascii="Courier New" w:eastAsia="Times New Roman" w:hAnsi="Courier New" w:cs="Courier New"/>
          <w:sz w:val="20"/>
          <w:szCs w:val="20"/>
          <w:lang w:eastAsia="sl-SI"/>
        </w:rPr>
        <w:t xml:space="preserve">); </w:t>
      </w:r>
    </w:p>
    <w:p w:rsidR="00DA6EAF" w:rsidRDefault="0022526C">
      <w:proofErr w:type="spellStart"/>
      <w:r>
        <w:t>This</w:t>
      </w:r>
      <w:proofErr w:type="spellEnd"/>
      <w:r>
        <w:t xml:space="preserve"> </w:t>
      </w:r>
      <w:proofErr w:type="spellStart"/>
      <w:r>
        <w:t>page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last </w:t>
      </w:r>
      <w:proofErr w:type="spellStart"/>
      <w:r>
        <w:t>modified</w:t>
      </w:r>
      <w:proofErr w:type="spellEnd"/>
      <w:r>
        <w:t xml:space="preserve"> on 10 November 2015, at 18:16.</w:t>
      </w:r>
      <w:bookmarkStart w:id="0" w:name="_GoBack"/>
      <w:bookmarkEnd w:id="0"/>
    </w:p>
    <w:sectPr w:rsidR="00DA6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52F5"/>
    <w:multiLevelType w:val="multilevel"/>
    <w:tmpl w:val="7F6CF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23763E"/>
    <w:multiLevelType w:val="multilevel"/>
    <w:tmpl w:val="E3D2A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A073E7"/>
    <w:multiLevelType w:val="multilevel"/>
    <w:tmpl w:val="4AF2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1D3DD0"/>
    <w:multiLevelType w:val="multilevel"/>
    <w:tmpl w:val="1D60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18335A"/>
    <w:multiLevelType w:val="multilevel"/>
    <w:tmpl w:val="8AB0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6C"/>
    <w:rsid w:val="00004A49"/>
    <w:rsid w:val="0022526C"/>
    <w:rsid w:val="005E060F"/>
    <w:rsid w:val="00D804B1"/>
    <w:rsid w:val="00DA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45A01-50DB-492A-919D-C1909715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56683">
          <w:marLeft w:val="0"/>
          <w:marRight w:val="0"/>
          <w:marTop w:val="150"/>
          <w:marBottom w:val="0"/>
          <w:divBdr>
            <w:top w:val="single" w:sz="12" w:space="4" w:color="FFEAAE"/>
            <w:left w:val="single" w:sz="12" w:space="4" w:color="FFEAAE"/>
            <w:bottom w:val="single" w:sz="12" w:space="4" w:color="FFEAAE"/>
            <w:right w:val="single" w:sz="12" w:space="4" w:color="FFEAAE"/>
          </w:divBdr>
          <w:divsChild>
            <w:div w:id="149692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8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1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2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020">
          <w:marLeft w:val="0"/>
          <w:marRight w:val="0"/>
          <w:marTop w:val="150"/>
          <w:marBottom w:val="0"/>
          <w:divBdr>
            <w:top w:val="single" w:sz="12" w:space="4" w:color="FFEAAE"/>
            <w:left w:val="single" w:sz="12" w:space="4" w:color="FFEAAE"/>
            <w:bottom w:val="single" w:sz="12" w:space="4" w:color="FFEAAE"/>
            <w:right w:val="single" w:sz="12" w:space="4" w:color="FFEAAE"/>
          </w:divBdr>
          <w:divsChild>
            <w:div w:id="12497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tmdn.org/sp/Editing_correspondence_in_external_editor" TargetMode="External"/><Relationship Id="rId13" Type="http://schemas.openxmlformats.org/officeDocument/2006/relationships/hyperlink" Target="http://wiki.tmdn.org/sp/Editing_correspondence_in_external_editor" TargetMode="External"/><Relationship Id="rId18" Type="http://schemas.openxmlformats.org/officeDocument/2006/relationships/hyperlink" Target="http://wiki.tmdn.org/sp/File:Updated-create-letter-dialog.png" TargetMode="External"/><Relationship Id="rId26" Type="http://schemas.openxmlformats.org/officeDocument/2006/relationships/hyperlink" Target="http://wiki.tmdn.org/wiki/images/2/2f/DS_DOSS.zip" TargetMode="External"/><Relationship Id="rId39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wiki.tmdn.org/wiki/images/3/39/Testdoc.zip" TargetMode="External"/><Relationship Id="rId34" Type="http://schemas.openxmlformats.org/officeDocument/2006/relationships/image" Target="media/image6.png"/><Relationship Id="rId42" Type="http://schemas.openxmlformats.org/officeDocument/2006/relationships/fontTable" Target="fontTable.xml"/><Relationship Id="rId7" Type="http://schemas.openxmlformats.org/officeDocument/2006/relationships/hyperlink" Target="http://wiki.tmdn.org/sp/Editing_correspondence_in_external_editor" TargetMode="External"/><Relationship Id="rId12" Type="http://schemas.openxmlformats.org/officeDocument/2006/relationships/hyperlink" Target="http://wiki.tmdn.org/sp/Editing_correspondence_in_external_editor" TargetMode="External"/><Relationship Id="rId17" Type="http://schemas.openxmlformats.org/officeDocument/2006/relationships/hyperlink" Target="http://wiki.tmdn.org/sp/Editing_correspondence_in_external_editor" TargetMode="External"/><Relationship Id="rId25" Type="http://schemas.openxmlformats.org/officeDocument/2006/relationships/hyperlink" Target="https://svn.tmdn.org/svn/sprepo/softwarepackage/backoffice/tags/implementations/EE-EPA/SP-BO-1.0.1-EE-EPA-1.5.1/src/backoffice" TargetMode="External"/><Relationship Id="rId33" Type="http://schemas.openxmlformats.org/officeDocument/2006/relationships/hyperlink" Target="http://wiki.tmdn.org/sp/File:Input-field-dialog.png" TargetMode="External"/><Relationship Id="rId38" Type="http://schemas.openxmlformats.org/officeDocument/2006/relationships/hyperlink" Target="http://wiki.tmdn.org/sp/File:Insert-frame.png" TargetMode="External"/><Relationship Id="rId2" Type="http://schemas.openxmlformats.org/officeDocument/2006/relationships/styles" Target="styles.xml"/><Relationship Id="rId16" Type="http://schemas.openxmlformats.org/officeDocument/2006/relationships/hyperlink" Target="http://wiki.tmdn.org/sp/Editing_correspondence_in_external_editor" TargetMode="External"/><Relationship Id="rId20" Type="http://schemas.openxmlformats.org/officeDocument/2006/relationships/hyperlink" Target="http://wiki.tmdn.org/wiki/images/6/63/External-editor-correspondence.patch" TargetMode="External"/><Relationship Id="rId29" Type="http://schemas.openxmlformats.org/officeDocument/2006/relationships/hyperlink" Target="http://wiki.tmdn.org/sp/File:Select-dynamic-field.png" TargetMode="External"/><Relationship Id="rId41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iki.tmdn.org/sp/Editing_correspondence_in_external_editor" TargetMode="External"/><Relationship Id="rId24" Type="http://schemas.openxmlformats.org/officeDocument/2006/relationships/hyperlink" Target="https://svn.tmdn.org/svn/sprepo/softwarepackage/backoffice/branches/SP-BO-1.0.1-EE-LETTER" TargetMode="External"/><Relationship Id="rId32" Type="http://schemas.openxmlformats.org/officeDocument/2006/relationships/image" Target="media/image5.png"/><Relationship Id="rId37" Type="http://schemas.openxmlformats.org/officeDocument/2006/relationships/hyperlink" Target="https://svn.tmdn.org/svn/sprepo/softwarepackage/backoffice/branches/SP-BO-1.0.1-EE-LETTER/conf/releases/Default/src/main/resources/sql/common/03_fsp-bo-application-params-loading.sql" TargetMode="External"/><Relationship Id="rId40" Type="http://schemas.openxmlformats.org/officeDocument/2006/relationships/hyperlink" Target="http://wiki.tmdn.org/sp/File:Frame-name.png" TargetMode="External"/><Relationship Id="rId5" Type="http://schemas.openxmlformats.org/officeDocument/2006/relationships/hyperlink" Target="http://wiki.tmdn.org/sp/File:Caution-icon.png" TargetMode="External"/><Relationship Id="rId15" Type="http://schemas.openxmlformats.org/officeDocument/2006/relationships/hyperlink" Target="http://wiki.tmdn.org/sp/Editing_correspondence_in_external_editor" TargetMode="External"/><Relationship Id="rId23" Type="http://schemas.openxmlformats.org/officeDocument/2006/relationships/hyperlink" Target="https://svn.tmdn.org/svn/sprepo/softwarepackage/backoffice/tags/SP-BO-1.0.1-RELEASE" TargetMode="External"/><Relationship Id="rId28" Type="http://schemas.openxmlformats.org/officeDocument/2006/relationships/image" Target="media/image3.png"/><Relationship Id="rId36" Type="http://schemas.openxmlformats.org/officeDocument/2006/relationships/image" Target="media/image7.png"/><Relationship Id="rId10" Type="http://schemas.openxmlformats.org/officeDocument/2006/relationships/hyperlink" Target="http://wiki.tmdn.org/sp/Editing_correspondence_in_external_editor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://wiki.tmdn.org/sp/File:Functions-input-fields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ki.tmdn.org/sp/Editing_correspondence_in_external_editor" TargetMode="External"/><Relationship Id="rId14" Type="http://schemas.openxmlformats.org/officeDocument/2006/relationships/hyperlink" Target="http://wiki.tmdn.org/sp/Editing_correspondence_in_external_editor" TargetMode="External"/><Relationship Id="rId22" Type="http://schemas.openxmlformats.org/officeDocument/2006/relationships/hyperlink" Target="http://wiki.tmdn.org/wiki/images/6/63/External-editor-correspondence.patch" TargetMode="External"/><Relationship Id="rId27" Type="http://schemas.openxmlformats.org/officeDocument/2006/relationships/hyperlink" Target="http://wiki.tmdn.org/sp/File:Highlight-dynamic-field.png" TargetMode="External"/><Relationship Id="rId30" Type="http://schemas.openxmlformats.org/officeDocument/2006/relationships/image" Target="media/image4.png"/><Relationship Id="rId35" Type="http://schemas.openxmlformats.org/officeDocument/2006/relationships/hyperlink" Target="http://wiki.tmdn.org/sp/File:Input-field-added.png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A225DC5C.dotm</Template>
  <TotalTime>0</TotalTime>
  <Pages>11</Pages>
  <Words>1734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Praprotnik</dc:creator>
  <cp:keywords/>
  <dc:description/>
  <cp:lastModifiedBy>Matjaž Praprotnik</cp:lastModifiedBy>
  <cp:revision>1</cp:revision>
  <dcterms:created xsi:type="dcterms:W3CDTF">2018-09-13T10:48:00Z</dcterms:created>
  <dcterms:modified xsi:type="dcterms:W3CDTF">2018-09-13T10:48:00Z</dcterms:modified>
</cp:coreProperties>
</file>